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2629" w14:textId="22EB2F72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81E30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6FC2" w:rsidRPr="00256FC2">
        <w:rPr>
          <w:b/>
          <w:i/>
          <w:noProof/>
          <w:sz w:val="28"/>
        </w:rPr>
        <w:t>S3-233</w:t>
      </w:r>
      <w:r w:rsidR="00281E30">
        <w:rPr>
          <w:b/>
          <w:i/>
          <w:noProof/>
          <w:sz w:val="28"/>
        </w:rPr>
        <w:t>6</w:t>
      </w:r>
      <w:r w:rsidR="004B266F">
        <w:rPr>
          <w:b/>
          <w:i/>
          <w:noProof/>
          <w:sz w:val="28"/>
        </w:rPr>
        <w:t>19</w:t>
      </w:r>
      <w:r w:rsidR="00256FC2">
        <w:rPr>
          <w:b/>
          <w:i/>
          <w:noProof/>
          <w:sz w:val="28"/>
        </w:rPr>
        <w:t xml:space="preserve"> </w:t>
      </w:r>
    </w:p>
    <w:p w14:paraId="1174C7CB" w14:textId="77777777" w:rsidR="00EE33A2" w:rsidRPr="00872560" w:rsidRDefault="00281E30" w:rsidP="009271BA">
      <w:pPr>
        <w:pStyle w:val="CRCoverPage"/>
        <w:outlineLvl w:val="0"/>
        <w:rPr>
          <w:b/>
          <w:bCs/>
          <w:noProof/>
          <w:sz w:val="24"/>
        </w:rPr>
      </w:pPr>
      <w:r w:rsidRPr="00281E30">
        <w:rPr>
          <w:b/>
          <w:bCs/>
          <w:sz w:val="24"/>
        </w:rPr>
        <w:t>Goteborg, Sweden, 14 - 18 August 2023</w:t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256FC2" w:rsidRPr="00256FC2">
        <w:rPr>
          <w:rFonts w:eastAsia="Batang" w:cs="Arial"/>
          <w:lang w:eastAsia="zh-CN"/>
        </w:rPr>
        <w:t>S3-23</w:t>
      </w:r>
      <w:r>
        <w:rPr>
          <w:rFonts w:eastAsia="Batang" w:cs="Arial"/>
          <w:lang w:eastAsia="zh-CN"/>
        </w:rPr>
        <w:t>xxxx</w:t>
      </w:r>
      <w:r w:rsidR="006F1D0F" w:rsidRPr="006C2E80">
        <w:rPr>
          <w:rFonts w:eastAsia="Batang" w:cs="Arial"/>
          <w:lang w:eastAsia="zh-CN"/>
        </w:rPr>
        <w:t>)</w:t>
      </w:r>
    </w:p>
    <w:p w14:paraId="4821628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CCCBB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E30">
        <w:rPr>
          <w:rFonts w:ascii="Arial" w:hAnsi="Arial"/>
          <w:b/>
          <w:lang w:val="en-US"/>
        </w:rPr>
        <w:t>Nokia, Nokia Shanghai Bell</w:t>
      </w:r>
    </w:p>
    <w:p w14:paraId="22AF6DE4" w14:textId="2B2AA7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25CA" w:rsidRPr="00DC25CA">
        <w:rPr>
          <w:rFonts w:ascii="Arial" w:hAnsi="Arial" w:cs="Arial"/>
          <w:b/>
        </w:rPr>
        <w:t xml:space="preserve">Addition </w:t>
      </w:r>
      <w:r w:rsidR="00535827">
        <w:rPr>
          <w:rFonts w:ascii="Arial" w:hAnsi="Arial" w:cs="Arial"/>
          <w:b/>
        </w:rPr>
        <w:t>conclusion for KI#</w:t>
      </w:r>
      <w:r w:rsidR="004B266F">
        <w:rPr>
          <w:rFonts w:ascii="Arial" w:hAnsi="Arial" w:cs="Arial"/>
          <w:b/>
        </w:rPr>
        <w:t>6</w:t>
      </w:r>
    </w:p>
    <w:p w14:paraId="3F1791D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06424F3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5CA">
        <w:rPr>
          <w:rFonts w:ascii="Arial" w:hAnsi="Arial"/>
          <w:b/>
        </w:rPr>
        <w:t>5.2</w:t>
      </w:r>
    </w:p>
    <w:p w14:paraId="38E63C6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3A867E6" w14:textId="77777777" w:rsidR="00C022E3" w:rsidRDefault="00DC2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addition of the pCR to TR 33.848</w:t>
      </w:r>
    </w:p>
    <w:p w14:paraId="1EA6E801" w14:textId="77777777" w:rsidR="002F2DB6" w:rsidRDefault="002F2DB6" w:rsidP="002F2DB6">
      <w:pPr>
        <w:pStyle w:val="Heading1"/>
      </w:pPr>
      <w:r>
        <w:t>2</w:t>
      </w:r>
      <w:r>
        <w:tab/>
        <w:t>References</w:t>
      </w:r>
    </w:p>
    <w:p w14:paraId="041F352D" w14:textId="77777777" w:rsidR="0069704C" w:rsidRPr="00171345" w:rsidRDefault="0069704C" w:rsidP="0069704C">
      <w:pPr>
        <w:pStyle w:val="Reference"/>
      </w:pPr>
      <w:r w:rsidRPr="00171345">
        <w:t>[1]</w:t>
      </w:r>
      <w:r w:rsidRPr="00171345">
        <w:tab/>
        <w:t xml:space="preserve">3GPP TS </w:t>
      </w:r>
      <w:r>
        <w:t>33.848</w:t>
      </w:r>
      <w:r w:rsidRPr="00171345">
        <w:t xml:space="preserve"> </w:t>
      </w:r>
      <w:r>
        <w:t>Study on Security Impacts of Virtualisation (Release 18)</w:t>
      </w:r>
    </w:p>
    <w:p w14:paraId="3C47A5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3A1917A" w14:textId="255A784A" w:rsidR="00C022E3" w:rsidRDefault="00430220">
      <w:pPr>
        <w:rPr>
          <w:iCs/>
        </w:rPr>
      </w:pPr>
      <w:r>
        <w:rPr>
          <w:iCs/>
        </w:rPr>
        <w:t>Add</w:t>
      </w:r>
      <w:r w:rsidR="0069704C" w:rsidRPr="0069704C">
        <w:rPr>
          <w:iCs/>
        </w:rPr>
        <w:t xml:space="preserve"> the </w:t>
      </w:r>
      <w:r w:rsidR="00535827">
        <w:rPr>
          <w:iCs/>
        </w:rPr>
        <w:t>conclusion of KI#</w:t>
      </w:r>
      <w:r w:rsidR="004B266F">
        <w:rPr>
          <w:iCs/>
        </w:rPr>
        <w:t>6</w:t>
      </w:r>
      <w:r w:rsidR="0069704C" w:rsidRPr="0069704C">
        <w:rPr>
          <w:iCs/>
        </w:rPr>
        <w:t>.</w:t>
      </w:r>
    </w:p>
    <w:p w14:paraId="0856B11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r w:rsidR="00CA7DDB">
        <w:t>P</w:t>
      </w:r>
      <w:r>
        <w:t>roposal</w:t>
      </w:r>
    </w:p>
    <w:p w14:paraId="00D57D6E" w14:textId="15A6B2E0" w:rsidR="00C022E3" w:rsidRPr="004B266F" w:rsidRDefault="004B266F">
      <w:pPr>
        <w:rPr>
          <w:iCs/>
        </w:rPr>
      </w:pPr>
      <w:r>
        <w:rPr>
          <w:rFonts w:hint="eastAsia"/>
          <w:iCs/>
        </w:rPr>
        <w:t>A</w:t>
      </w:r>
      <w:r>
        <w:rPr>
          <w:iCs/>
        </w:rPr>
        <w:t>ll texts in the proposal are new.</w:t>
      </w:r>
    </w:p>
    <w:p w14:paraId="19399AE9" w14:textId="77777777" w:rsidR="0069704C" w:rsidRDefault="0069704C" w:rsidP="0069704C">
      <w:pPr>
        <w:rPr>
          <w:iCs/>
        </w:rPr>
      </w:pPr>
      <w:r>
        <w:rPr>
          <w:iCs/>
        </w:rPr>
        <w:t>***************************************      Start Changes   **************************************</w:t>
      </w:r>
    </w:p>
    <w:p w14:paraId="51F8AE18" w14:textId="683C17BA" w:rsidR="00DC3835" w:rsidRDefault="00535827" w:rsidP="00DC3835">
      <w:pPr>
        <w:pStyle w:val="Heading3"/>
      </w:pPr>
      <w:bookmarkStart w:id="0" w:name="_Toc135052485"/>
      <w:r>
        <w:t xml:space="preserve">8.x </w:t>
      </w:r>
      <w:bookmarkEnd w:id="0"/>
      <w:r>
        <w:t>Conclusion for KI#</w:t>
      </w:r>
      <w:r w:rsidR="004B266F">
        <w:t>6</w:t>
      </w:r>
    </w:p>
    <w:p w14:paraId="4C3B9EB4" w14:textId="482C13C8" w:rsidR="00535827" w:rsidRDefault="00650297" w:rsidP="00535827">
      <w:r>
        <w:t>The KI#6 is addressed by solution 4</w:t>
      </w:r>
      <w:r w:rsidR="00911804">
        <w:t xml:space="preserve"> </w:t>
      </w:r>
      <w:r w:rsidR="00DC51B6">
        <w:t xml:space="preserve">to realize Network Function (NF) isolation </w:t>
      </w:r>
      <w:r w:rsidR="005036FF">
        <w:t>by leveraging</w:t>
      </w:r>
      <w:r w:rsidR="00911804">
        <w:t xml:space="preserve"> </w:t>
      </w:r>
      <w:r w:rsidR="005036FF" w:rsidRPr="005036FF">
        <w:t>Hardware Mediated Execution Enclave</w:t>
      </w:r>
      <w:r w:rsidR="005036FF" w:rsidRPr="005036FF">
        <w:t xml:space="preserve"> </w:t>
      </w:r>
      <w:r w:rsidR="005036FF">
        <w:t>(</w:t>
      </w:r>
      <w:r w:rsidR="00911804">
        <w:t>HMEE</w:t>
      </w:r>
      <w:r w:rsidR="005036FF">
        <w:t>)</w:t>
      </w:r>
      <w:r w:rsidR="00911804">
        <w:t xml:space="preserve"> to </w:t>
      </w:r>
      <w:r w:rsidR="00911804" w:rsidRPr="00911804">
        <w:t xml:space="preserve">prevent one </w:t>
      </w:r>
      <w:r w:rsidR="00DC51B6">
        <w:t>NF</w:t>
      </w:r>
      <w:r w:rsidR="00911804" w:rsidRPr="00911804">
        <w:t xml:space="preserve"> from inspecting the memory of other functions</w:t>
      </w:r>
      <w:r w:rsidR="00911804">
        <w:t xml:space="preserve"> in </w:t>
      </w:r>
      <w:r w:rsidR="00DC51B6">
        <w:t>virtualization</w:t>
      </w:r>
      <w:r w:rsidR="00911804">
        <w:t xml:space="preserve"> platform</w:t>
      </w:r>
      <w:r w:rsidR="00535827" w:rsidRPr="00535827">
        <w:t xml:space="preserve">. </w:t>
      </w:r>
    </w:p>
    <w:p w14:paraId="6CBA3B82" w14:textId="1B246CF2" w:rsidR="00430220" w:rsidRPr="00AA325D" w:rsidRDefault="00094C0C" w:rsidP="00886E28">
      <w:pPr>
        <w:rPr>
          <w:iCs/>
        </w:rPr>
      </w:pPr>
      <w:r>
        <w:rPr>
          <w:iCs/>
        </w:rPr>
        <w:t>T</w:t>
      </w:r>
      <w:r w:rsidR="009C23F6" w:rsidRPr="009C23F6">
        <w:rPr>
          <w:iCs/>
        </w:rPr>
        <w:t>he requirements</w:t>
      </w:r>
      <w:r w:rsidR="00870DC0">
        <w:rPr>
          <w:iCs/>
        </w:rPr>
        <w:t xml:space="preserve"> on HMEE </w:t>
      </w:r>
      <w:r w:rsidR="009C23F6" w:rsidRPr="009C23F6">
        <w:rPr>
          <w:iCs/>
        </w:rPr>
        <w:t xml:space="preserve">for the security of 3GPP NFs </w:t>
      </w:r>
      <w:r w:rsidR="0038313A">
        <w:rPr>
          <w:iCs/>
        </w:rPr>
        <w:t xml:space="preserve">and formulation of the requirements </w:t>
      </w:r>
      <w:r w:rsidR="00870DC0">
        <w:rPr>
          <w:iCs/>
        </w:rPr>
        <w:t>will</w:t>
      </w:r>
      <w:r w:rsidR="00013E20">
        <w:rPr>
          <w:iCs/>
        </w:rPr>
        <w:t xml:space="preserve"> </w:t>
      </w:r>
      <w:r w:rsidR="00870DC0">
        <w:rPr>
          <w:iCs/>
        </w:rPr>
        <w:t>be defined in</w:t>
      </w:r>
      <w:r w:rsidR="00013E20">
        <w:rPr>
          <w:iCs/>
        </w:rPr>
        <w:t xml:space="preserve"> normative phase</w:t>
      </w:r>
      <w:r w:rsidR="0038313A">
        <w:rPr>
          <w:iCs/>
        </w:rPr>
        <w:t xml:space="preserve"> of R18 or further studied in R19</w:t>
      </w:r>
      <w:r w:rsidR="00013E20">
        <w:rPr>
          <w:iCs/>
        </w:rPr>
        <w:t>.</w:t>
      </w:r>
    </w:p>
    <w:p w14:paraId="3F89D872" w14:textId="77777777" w:rsidR="0069704C" w:rsidRPr="0069704C" w:rsidRDefault="0069704C" w:rsidP="0069704C">
      <w:pPr>
        <w:rPr>
          <w:iCs/>
        </w:rPr>
      </w:pPr>
      <w:r>
        <w:rPr>
          <w:iCs/>
        </w:rPr>
        <w:t>***************************************      End  Changes   **************************************</w:t>
      </w:r>
    </w:p>
    <w:p w14:paraId="26416EBF" w14:textId="77777777" w:rsidR="0069704C" w:rsidRPr="0069704C" w:rsidRDefault="0069704C" w:rsidP="0069704C">
      <w:pPr>
        <w:rPr>
          <w:iCs/>
        </w:rPr>
      </w:pPr>
    </w:p>
    <w:sectPr w:rsidR="0069704C" w:rsidRPr="0069704C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A1BDE" w14:textId="77777777" w:rsidR="00DE235F" w:rsidRDefault="00DE235F">
      <w:r>
        <w:separator/>
      </w:r>
    </w:p>
  </w:endnote>
  <w:endnote w:type="continuationSeparator" w:id="0">
    <w:p w14:paraId="462EA23E" w14:textId="77777777" w:rsidR="00DE235F" w:rsidRDefault="00DE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1C43" w14:textId="77777777" w:rsidR="00487210" w:rsidRDefault="00487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C05B8" w14:textId="77777777" w:rsidR="00DE235F" w:rsidRDefault="00DE235F">
      <w:r>
        <w:separator/>
      </w:r>
    </w:p>
  </w:footnote>
  <w:footnote w:type="continuationSeparator" w:id="0">
    <w:p w14:paraId="1D05D1CB" w14:textId="77777777" w:rsidR="00DE235F" w:rsidRDefault="00DE2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77854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68472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3422701">
    <w:abstractNumId w:val="13"/>
  </w:num>
  <w:num w:numId="4" w16cid:durableId="1600990257">
    <w:abstractNumId w:val="16"/>
  </w:num>
  <w:num w:numId="5" w16cid:durableId="182211698">
    <w:abstractNumId w:val="15"/>
  </w:num>
  <w:num w:numId="6" w16cid:durableId="1321273040">
    <w:abstractNumId w:val="11"/>
  </w:num>
  <w:num w:numId="7" w16cid:durableId="76437975">
    <w:abstractNumId w:val="12"/>
  </w:num>
  <w:num w:numId="8" w16cid:durableId="1353799339">
    <w:abstractNumId w:val="20"/>
  </w:num>
  <w:num w:numId="9" w16cid:durableId="789936689">
    <w:abstractNumId w:val="18"/>
  </w:num>
  <w:num w:numId="10" w16cid:durableId="1987665859">
    <w:abstractNumId w:val="19"/>
  </w:num>
  <w:num w:numId="11" w16cid:durableId="1989703584">
    <w:abstractNumId w:val="14"/>
  </w:num>
  <w:num w:numId="12" w16cid:durableId="1952783462">
    <w:abstractNumId w:val="17"/>
  </w:num>
  <w:num w:numId="13" w16cid:durableId="943002818">
    <w:abstractNumId w:val="9"/>
  </w:num>
  <w:num w:numId="14" w16cid:durableId="313803973">
    <w:abstractNumId w:val="7"/>
  </w:num>
  <w:num w:numId="15" w16cid:durableId="83116079">
    <w:abstractNumId w:val="6"/>
  </w:num>
  <w:num w:numId="16" w16cid:durableId="6712525">
    <w:abstractNumId w:val="5"/>
  </w:num>
  <w:num w:numId="17" w16cid:durableId="857045607">
    <w:abstractNumId w:val="4"/>
  </w:num>
  <w:num w:numId="18" w16cid:durableId="145170382">
    <w:abstractNumId w:val="8"/>
  </w:num>
  <w:num w:numId="19" w16cid:durableId="1350763609">
    <w:abstractNumId w:val="3"/>
  </w:num>
  <w:num w:numId="20" w16cid:durableId="88241855">
    <w:abstractNumId w:val="2"/>
  </w:num>
  <w:num w:numId="21" w16cid:durableId="1455127435">
    <w:abstractNumId w:val="1"/>
  </w:num>
  <w:num w:numId="22" w16cid:durableId="148180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E20"/>
    <w:rsid w:val="000175C5"/>
    <w:rsid w:val="00046389"/>
    <w:rsid w:val="00062653"/>
    <w:rsid w:val="00074722"/>
    <w:rsid w:val="000819D8"/>
    <w:rsid w:val="000934A6"/>
    <w:rsid w:val="00094C0C"/>
    <w:rsid w:val="000A2C6C"/>
    <w:rsid w:val="000A4660"/>
    <w:rsid w:val="000D1B5B"/>
    <w:rsid w:val="000D2B19"/>
    <w:rsid w:val="000E5B90"/>
    <w:rsid w:val="0010401F"/>
    <w:rsid w:val="00112FC3"/>
    <w:rsid w:val="00146980"/>
    <w:rsid w:val="00152812"/>
    <w:rsid w:val="00173FA3"/>
    <w:rsid w:val="001842C7"/>
    <w:rsid w:val="00184B6F"/>
    <w:rsid w:val="00185FD8"/>
    <w:rsid w:val="001861E5"/>
    <w:rsid w:val="00186A69"/>
    <w:rsid w:val="001A4FDB"/>
    <w:rsid w:val="001B1652"/>
    <w:rsid w:val="001C3EC8"/>
    <w:rsid w:val="001C78A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6FC2"/>
    <w:rsid w:val="00281E30"/>
    <w:rsid w:val="002A1857"/>
    <w:rsid w:val="002B0AA2"/>
    <w:rsid w:val="002C7F38"/>
    <w:rsid w:val="002F2DB6"/>
    <w:rsid w:val="0030628A"/>
    <w:rsid w:val="00332060"/>
    <w:rsid w:val="0035122B"/>
    <w:rsid w:val="00353451"/>
    <w:rsid w:val="00371032"/>
    <w:rsid w:val="00371B44"/>
    <w:rsid w:val="0038313A"/>
    <w:rsid w:val="003875BB"/>
    <w:rsid w:val="003908FA"/>
    <w:rsid w:val="003A7CE8"/>
    <w:rsid w:val="003B0900"/>
    <w:rsid w:val="003C122B"/>
    <w:rsid w:val="003C5A97"/>
    <w:rsid w:val="003C7A04"/>
    <w:rsid w:val="003D40C7"/>
    <w:rsid w:val="003F0AEA"/>
    <w:rsid w:val="003F52B2"/>
    <w:rsid w:val="00423A3A"/>
    <w:rsid w:val="00430220"/>
    <w:rsid w:val="00436DCE"/>
    <w:rsid w:val="00440414"/>
    <w:rsid w:val="00446AF5"/>
    <w:rsid w:val="00454123"/>
    <w:rsid w:val="004558E9"/>
    <w:rsid w:val="0045777E"/>
    <w:rsid w:val="00487210"/>
    <w:rsid w:val="004959AC"/>
    <w:rsid w:val="004B266F"/>
    <w:rsid w:val="004B3753"/>
    <w:rsid w:val="004C31D2"/>
    <w:rsid w:val="004C611A"/>
    <w:rsid w:val="004D55C2"/>
    <w:rsid w:val="004F3275"/>
    <w:rsid w:val="005036FF"/>
    <w:rsid w:val="00521131"/>
    <w:rsid w:val="00527C0B"/>
    <w:rsid w:val="00535827"/>
    <w:rsid w:val="005410F6"/>
    <w:rsid w:val="00562F0D"/>
    <w:rsid w:val="005729C4"/>
    <w:rsid w:val="00575466"/>
    <w:rsid w:val="0059227B"/>
    <w:rsid w:val="005A4536"/>
    <w:rsid w:val="005B0966"/>
    <w:rsid w:val="005B795D"/>
    <w:rsid w:val="005E373E"/>
    <w:rsid w:val="005E4CF5"/>
    <w:rsid w:val="0060514A"/>
    <w:rsid w:val="00613820"/>
    <w:rsid w:val="00616801"/>
    <w:rsid w:val="00650297"/>
    <w:rsid w:val="00652248"/>
    <w:rsid w:val="00657A26"/>
    <w:rsid w:val="00657B80"/>
    <w:rsid w:val="00675B3C"/>
    <w:rsid w:val="0069495C"/>
    <w:rsid w:val="0069704C"/>
    <w:rsid w:val="006D340A"/>
    <w:rsid w:val="006F1D0F"/>
    <w:rsid w:val="00715A1D"/>
    <w:rsid w:val="00760BB0"/>
    <w:rsid w:val="0076157A"/>
    <w:rsid w:val="0077681A"/>
    <w:rsid w:val="00784593"/>
    <w:rsid w:val="007A00EF"/>
    <w:rsid w:val="007B19EA"/>
    <w:rsid w:val="007C0A2D"/>
    <w:rsid w:val="007C0B49"/>
    <w:rsid w:val="007C27B0"/>
    <w:rsid w:val="007E537E"/>
    <w:rsid w:val="007F300B"/>
    <w:rsid w:val="008014C3"/>
    <w:rsid w:val="00806A1E"/>
    <w:rsid w:val="008441B9"/>
    <w:rsid w:val="00850812"/>
    <w:rsid w:val="00870DC0"/>
    <w:rsid w:val="00872560"/>
    <w:rsid w:val="00876B9A"/>
    <w:rsid w:val="008841F2"/>
    <w:rsid w:val="00886E28"/>
    <w:rsid w:val="008933BF"/>
    <w:rsid w:val="008A10C4"/>
    <w:rsid w:val="008B0248"/>
    <w:rsid w:val="008F5F33"/>
    <w:rsid w:val="008F75A1"/>
    <w:rsid w:val="0091046A"/>
    <w:rsid w:val="00911804"/>
    <w:rsid w:val="00926ABD"/>
    <w:rsid w:val="009271BA"/>
    <w:rsid w:val="00947F4E"/>
    <w:rsid w:val="00966D47"/>
    <w:rsid w:val="00992312"/>
    <w:rsid w:val="009B653B"/>
    <w:rsid w:val="009C0DED"/>
    <w:rsid w:val="009C23F6"/>
    <w:rsid w:val="00A37D7F"/>
    <w:rsid w:val="00A46410"/>
    <w:rsid w:val="00A57688"/>
    <w:rsid w:val="00A72C94"/>
    <w:rsid w:val="00A72F1E"/>
    <w:rsid w:val="00A769E7"/>
    <w:rsid w:val="00A84A94"/>
    <w:rsid w:val="00A86BF7"/>
    <w:rsid w:val="00A96B4A"/>
    <w:rsid w:val="00AA325D"/>
    <w:rsid w:val="00AB196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93388"/>
    <w:rsid w:val="00BB7A9D"/>
    <w:rsid w:val="00BC25AA"/>
    <w:rsid w:val="00BC43FF"/>
    <w:rsid w:val="00C022E3"/>
    <w:rsid w:val="00C4619F"/>
    <w:rsid w:val="00C4712D"/>
    <w:rsid w:val="00C555C9"/>
    <w:rsid w:val="00C61E22"/>
    <w:rsid w:val="00C63702"/>
    <w:rsid w:val="00C66911"/>
    <w:rsid w:val="00C94F55"/>
    <w:rsid w:val="00CA3473"/>
    <w:rsid w:val="00CA7D62"/>
    <w:rsid w:val="00CA7DDB"/>
    <w:rsid w:val="00CB07A8"/>
    <w:rsid w:val="00CD4A57"/>
    <w:rsid w:val="00CF3A76"/>
    <w:rsid w:val="00D11D3C"/>
    <w:rsid w:val="00D138F3"/>
    <w:rsid w:val="00D33604"/>
    <w:rsid w:val="00D37B08"/>
    <w:rsid w:val="00D437FF"/>
    <w:rsid w:val="00D5130C"/>
    <w:rsid w:val="00D62265"/>
    <w:rsid w:val="00D67C22"/>
    <w:rsid w:val="00D8512E"/>
    <w:rsid w:val="00DA1E58"/>
    <w:rsid w:val="00DC25CA"/>
    <w:rsid w:val="00DC3835"/>
    <w:rsid w:val="00DC51B6"/>
    <w:rsid w:val="00DC62CD"/>
    <w:rsid w:val="00DE235F"/>
    <w:rsid w:val="00DE4EF2"/>
    <w:rsid w:val="00DF2C0E"/>
    <w:rsid w:val="00E04DB6"/>
    <w:rsid w:val="00E06FFB"/>
    <w:rsid w:val="00E1773F"/>
    <w:rsid w:val="00E30155"/>
    <w:rsid w:val="00E91FE1"/>
    <w:rsid w:val="00EA5E95"/>
    <w:rsid w:val="00EA6761"/>
    <w:rsid w:val="00EA7A1A"/>
    <w:rsid w:val="00ED4954"/>
    <w:rsid w:val="00EE0943"/>
    <w:rsid w:val="00EE33A2"/>
    <w:rsid w:val="00F2393B"/>
    <w:rsid w:val="00F67A1C"/>
    <w:rsid w:val="00F82C5B"/>
    <w:rsid w:val="00F8555F"/>
    <w:rsid w:val="00FA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A2D189"/>
  <w15:chartTrackingRefBased/>
  <w15:docId w15:val="{2D5DC3A4-C48B-4FC7-BAF6-E07DEEDD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15281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A7DD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/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9" ma:contentTypeDescription=" " ma:contentTypeScope="" ma:versionID="c80d1a2e6df0a5fcdf78af235086ddfa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32bdb4a0bdbf9541c593edff1964da49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5CDA2-2245-4AF7-B46B-8F6A1DB1F3AD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</ds:schemaRefs>
</ds:datastoreItem>
</file>

<file path=customXml/itemProps2.xml><?xml version="1.0" encoding="utf-8"?>
<ds:datastoreItem xmlns:ds="http://schemas.openxmlformats.org/officeDocument/2006/customXml" ds:itemID="{204A3FBC-C3ED-4309-8C77-91838C593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A6B847-3F0F-490E-A51B-76937263CA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C37B42-08E8-4E95-9571-60C90A98CB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pj</cp:lastModifiedBy>
  <cp:revision>17</cp:revision>
  <cp:lastPrinted>1899-12-31T16:00:00Z</cp:lastPrinted>
  <dcterms:created xsi:type="dcterms:W3CDTF">2023-08-07T02:12:00Z</dcterms:created>
  <dcterms:modified xsi:type="dcterms:W3CDTF">2023-08-07T02:42:00Z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2023-05-24T09:56:45Z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4bfe9950-724a-43a6-8255-98b0c1655129</vt:lpwstr>
  </property>
  <property fmtid="{D5CDD505-2E9C-101B-9397-08002B2CF9AE}" pid="8" name="MSIP_Label_0359f705-2ba0-454b-9cfc-6ce5bcaac040_ContentBits">
    <vt:lpwstr>2</vt:lpwstr>
  </property>
  <property fmtid="{D5CDD505-2E9C-101B-9397-08002B2CF9AE}" pid="9" name="_2015_ms_pID_725343">
    <vt:lpwstr>(3)yyoLPlE5y6Rly5FvvMrAxrZhVcPmVkaJ2T7ycAplTHWbFpAaSBuTLxlYG5UAsI1QGeeR31EF_x000d_
8/5tz3KzHk2cnGVTffo4ywK9U5rs9Lm5fdfDbBFXLnOl4QkPrMpGboOV5NZyL/73cHUrxRRP_x000d_
u2eOy2e0vaW2Rk3oMSsgaYFDraPN+qfhu4qXJOvmItXEKw80mfMyxqjXRoZdJR4CiE536gCe_x000d_
59QrU9WFoE0zjbkwy+</vt:lpwstr>
  </property>
  <property fmtid="{D5CDD505-2E9C-101B-9397-08002B2CF9AE}" pid="10" name="_2015_ms_pID_7253431">
    <vt:lpwstr>2kyND/ZT1UUdoIVz/7JlJPwG7DAkZSG8N8oKnak3Hnoc6bciEXfJcK_x000d_
s2LD+8mgi+/rodhiQifWaIGQUvyVgQB4XXVDkF5CYnkUDWohcRww/Vn/XZVAvmSXtX8pRXXt_x000d_
6S7IrEqgzx8GqVDTs69e8yiAzL/ogqP5+oKYVwYVLCvSYHpy2ip1JDxgGAEGGuClQteSQ3lz_x000d_
JwHcYl7wnoK7tJUM/ZiC4EgBI4QdwXCT+Kq7</vt:lpwstr>
  </property>
  <property fmtid="{D5CDD505-2E9C-101B-9397-08002B2CF9AE}" pid="11" name="_2015_ms_pID_7253432">
    <vt:lpwstr>pg==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1685002961</vt:lpwstr>
  </property>
</Properties>
</file>